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BE3" w:rsidRPr="00026BE3" w:rsidRDefault="00976255" w:rsidP="00976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26BE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976255" w:rsidRDefault="00976255" w:rsidP="00976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чл.104 ст.2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Сл.гл.општине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>. 12/08, 8/09, 4/10, 7/12, 3/13, 3/14, 9/14, 10/15, 9/16 и 3/17),</w:t>
      </w:r>
    </w:p>
    <w:p w:rsidR="00976255" w:rsidRDefault="00976255" w:rsidP="00976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041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7870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041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787041">
        <w:rPr>
          <w:rFonts w:ascii="Times New Roman" w:hAnsi="Times New Roman" w:cs="Times New Roman"/>
          <w:sz w:val="24"/>
          <w:szCs w:val="24"/>
        </w:rPr>
        <w:t xml:space="preserve"> 06.7.</w:t>
      </w:r>
      <w:r>
        <w:rPr>
          <w:rFonts w:ascii="Times New Roman" w:hAnsi="Times New Roman" w:cs="Times New Roman"/>
          <w:sz w:val="24"/>
          <w:szCs w:val="24"/>
        </w:rPr>
        <w:t>2017.год.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proofErr w:type="gramEnd"/>
    </w:p>
    <w:p w:rsidR="00976255" w:rsidRDefault="00976255" w:rsidP="00976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76255" w:rsidRDefault="00976255" w:rsidP="00976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76255" w:rsidRDefault="00976255" w:rsidP="0097625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 Л У К У</w:t>
      </w:r>
    </w:p>
    <w:p w:rsidR="00976255" w:rsidRDefault="00976255" w:rsidP="0097625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ИЗМЕНИ И ДОПУНИ СТАТУТА ОПШТИНЕ КУЧЕВО</w:t>
      </w:r>
    </w:p>
    <w:p w:rsidR="00976255" w:rsidRDefault="00976255" w:rsidP="0097625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255" w:rsidRDefault="00976255" w:rsidP="0097625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255" w:rsidRDefault="00976255" w:rsidP="0097625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</w:p>
    <w:p w:rsidR="00976255" w:rsidRDefault="00976255" w:rsidP="00976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измени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допуни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</w:t>
      </w:r>
      <w:r w:rsidR="00246CE2">
        <w:rPr>
          <w:rFonts w:ascii="Times New Roman" w:hAnsi="Times New Roman" w:cs="Times New Roman"/>
          <w:sz w:val="24"/>
          <w:szCs w:val="24"/>
        </w:rPr>
        <w:t>ута</w:t>
      </w:r>
      <w:proofErr w:type="spellEnd"/>
      <w:r w:rsidR="00246C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CE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246C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CE2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246C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CE2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246CE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46C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46CE2">
        <w:rPr>
          <w:rFonts w:ascii="Times New Roman" w:hAnsi="Times New Roman" w:cs="Times New Roman"/>
          <w:sz w:val="24"/>
          <w:szCs w:val="24"/>
        </w:rPr>
        <w:t>I-06-1-25/2017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14.3.2017.год.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СТАВЉА СЕ ВАН СНАГЕ.</w:t>
      </w:r>
      <w:proofErr w:type="gramEnd"/>
    </w:p>
    <w:p w:rsidR="003F2CE5" w:rsidRDefault="003F2CE5" w:rsidP="00976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измени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допуни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I-06-1-149/2016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24.10.2016.године,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2,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статутарна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кадровска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снаге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F2CE5" w:rsidRDefault="003F2CE5" w:rsidP="00976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F2CE5" w:rsidRDefault="003F2CE5" w:rsidP="003F2CE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</w:p>
    <w:p w:rsidR="003F2CE5" w:rsidRDefault="003F2CE5" w:rsidP="003F2CE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Статутом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06-1-53/08-01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05.9.2008.године</w:t>
      </w:r>
      <w:r w:rsidR="00051A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његовим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изменама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допунама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наведеним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преамбули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утврђен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тела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оснива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њене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давање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мишљења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предлоге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прописа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A5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051A5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51A57" w:rsidRDefault="00051A57" w:rsidP="003F2CE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временом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указане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промене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њихов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мењати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51A57" w:rsidRDefault="00051A57" w:rsidP="003F2CE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51A57" w:rsidRPr="008D424C" w:rsidRDefault="00051A57" w:rsidP="008D424C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</w:t>
      </w:r>
      <w:proofErr w:type="gramEnd"/>
    </w:p>
    <w:p w:rsidR="008D424C" w:rsidRDefault="008D424C" w:rsidP="00051A5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Комисију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статутарна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кадровска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Мандатско-имунитетску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првој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редовној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предлаже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D424C" w:rsidRPr="008D424C" w:rsidRDefault="008D424C" w:rsidP="00051A5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Председнике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осталих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предлаже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статутарна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кадровска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21465" w:rsidRDefault="00021465" w:rsidP="00051A5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Савети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21465" w:rsidRDefault="00021465" w:rsidP="00051A5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Иста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другачије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21465" w:rsidRDefault="00026BE3" w:rsidP="00051A5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увек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предлаже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председник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26BE3" w:rsidRPr="00026BE3" w:rsidRDefault="00026BE3" w:rsidP="00051A5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21465" w:rsidRDefault="00021465" w:rsidP="0002146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</w:t>
      </w:r>
      <w:proofErr w:type="gramEnd"/>
    </w:p>
    <w:p w:rsidR="00021465" w:rsidRDefault="00021465" w:rsidP="00021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Председник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сазива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рачуна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кворуму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предлаже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дневни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сачињавању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записника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потписује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21465" w:rsidRPr="009D11E2" w:rsidRDefault="00021465" w:rsidP="00021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Председник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разматрају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дневни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закључком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1E2">
        <w:rPr>
          <w:rFonts w:ascii="Times New Roman" w:hAnsi="Times New Roman" w:cs="Times New Roman"/>
          <w:sz w:val="24"/>
          <w:szCs w:val="24"/>
        </w:rPr>
        <w:t>дају</w:t>
      </w:r>
      <w:proofErr w:type="spellEnd"/>
      <w:r w:rsidR="009D1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1E2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="009D1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1E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D1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1E2">
        <w:rPr>
          <w:rFonts w:ascii="Times New Roman" w:hAnsi="Times New Roman" w:cs="Times New Roman"/>
          <w:sz w:val="24"/>
          <w:szCs w:val="24"/>
        </w:rPr>
        <w:t>предлоге</w:t>
      </w:r>
      <w:proofErr w:type="spellEnd"/>
      <w:r w:rsidR="009D1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1E2">
        <w:rPr>
          <w:rFonts w:ascii="Times New Roman" w:hAnsi="Times New Roman" w:cs="Times New Roman"/>
          <w:sz w:val="24"/>
          <w:szCs w:val="24"/>
        </w:rPr>
        <w:t>прописа</w:t>
      </w:r>
      <w:proofErr w:type="spellEnd"/>
      <w:r w:rsidR="009D11E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D11E2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9D1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1E2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9D1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1E2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="009D1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1E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9D11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11E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D11E2">
        <w:rPr>
          <w:rFonts w:ascii="Times New Roman" w:hAnsi="Times New Roman" w:cs="Times New Roman"/>
          <w:sz w:val="24"/>
          <w:szCs w:val="24"/>
        </w:rPr>
        <w:t>.</w:t>
      </w:r>
    </w:p>
    <w:p w:rsidR="00021465" w:rsidRDefault="00021465" w:rsidP="00021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Накнада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председника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дужност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уколико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накнада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предвиђена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формирање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21465" w:rsidRDefault="00021465" w:rsidP="00021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26BE3" w:rsidRDefault="00026BE3" w:rsidP="00021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56930" w:rsidRDefault="00B56930" w:rsidP="00021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26BE3" w:rsidRPr="00026BE3" w:rsidRDefault="00026BE3" w:rsidP="000214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21465" w:rsidRDefault="00021465" w:rsidP="0002146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5.</w:t>
      </w:r>
      <w:proofErr w:type="gramEnd"/>
    </w:p>
    <w:p w:rsidR="00AB5735" w:rsidRDefault="009D11E2" w:rsidP="009D11E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Посебном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>: -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прописати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коефицијенте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обрачун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исплату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плата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изабраних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постављених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сталном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општини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накнаду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изабраних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постављених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именованих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сталном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општини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накнаду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коефицијенте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обрачун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плате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члановима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Општинског</w:t>
      </w:r>
      <w:proofErr w:type="spellEnd"/>
      <w:r w:rsidR="00AB57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5735">
        <w:rPr>
          <w:rFonts w:ascii="Times New Roman" w:hAnsi="Times New Roman" w:cs="Times New Roman"/>
          <w:sz w:val="24"/>
          <w:szCs w:val="24"/>
        </w:rPr>
        <w:t>в</w:t>
      </w:r>
      <w:r w:rsidR="00974DCA">
        <w:rPr>
          <w:rFonts w:ascii="Times New Roman" w:hAnsi="Times New Roman" w:cs="Times New Roman"/>
          <w:sz w:val="24"/>
          <w:szCs w:val="24"/>
        </w:rPr>
        <w:t>ећа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сталном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општини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и –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накнаду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члановима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Општинског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већа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сталном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општини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друга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примања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уредби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колективног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регулишу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ову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CA">
        <w:rPr>
          <w:rFonts w:ascii="Times New Roman" w:hAnsi="Times New Roman" w:cs="Times New Roman"/>
          <w:sz w:val="24"/>
          <w:szCs w:val="24"/>
        </w:rPr>
        <w:t>материју</w:t>
      </w:r>
      <w:proofErr w:type="spellEnd"/>
      <w:r w:rsidR="00974DCA">
        <w:rPr>
          <w:rFonts w:ascii="Times New Roman" w:hAnsi="Times New Roman" w:cs="Times New Roman"/>
          <w:sz w:val="24"/>
          <w:szCs w:val="24"/>
        </w:rPr>
        <w:t>.</w:t>
      </w:r>
    </w:p>
    <w:p w:rsidR="00974DCA" w:rsidRPr="00B97A78" w:rsidRDefault="00974DCA" w:rsidP="00B97A7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статутарна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кадровска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појединачна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накнади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лицима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</w:t>
      </w:r>
      <w:r w:rsidR="00026BE3">
        <w:rPr>
          <w:rFonts w:ascii="Times New Roman" w:hAnsi="Times New Roman" w:cs="Times New Roman"/>
          <w:sz w:val="24"/>
          <w:szCs w:val="24"/>
        </w:rPr>
        <w:t>тходног</w:t>
      </w:r>
      <w:proofErr w:type="spellEnd"/>
      <w:r w:rsidR="00026B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BE3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="00026BE3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026BE3">
        <w:rPr>
          <w:rFonts w:ascii="Times New Roman" w:hAnsi="Times New Roman" w:cs="Times New Roman"/>
          <w:sz w:val="24"/>
          <w:szCs w:val="24"/>
        </w:rPr>
        <w:t>сем</w:t>
      </w:r>
      <w:proofErr w:type="spellEnd"/>
      <w:r w:rsidR="00026B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BE3">
        <w:rPr>
          <w:rFonts w:ascii="Times New Roman" w:hAnsi="Times New Roman" w:cs="Times New Roman"/>
          <w:sz w:val="24"/>
          <w:szCs w:val="24"/>
        </w:rPr>
        <w:t>одборницима,чију</w:t>
      </w:r>
      <w:proofErr w:type="spellEnd"/>
      <w:r w:rsidR="00026B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BE3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026B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BE3">
        <w:rPr>
          <w:rFonts w:ascii="Times New Roman" w:hAnsi="Times New Roman" w:cs="Times New Roman"/>
          <w:sz w:val="24"/>
          <w:szCs w:val="24"/>
        </w:rPr>
        <w:t>накнаду</w:t>
      </w:r>
      <w:proofErr w:type="spellEnd"/>
      <w:r w:rsidR="00026B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BE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26B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BE3">
        <w:rPr>
          <w:rFonts w:ascii="Times New Roman" w:hAnsi="Times New Roman" w:cs="Times New Roman"/>
          <w:sz w:val="24"/>
          <w:szCs w:val="24"/>
        </w:rPr>
        <w:t>самој</w:t>
      </w:r>
      <w:proofErr w:type="spellEnd"/>
      <w:r w:rsidR="00026B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BE3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026B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BE3">
        <w:rPr>
          <w:rFonts w:ascii="Times New Roman" w:hAnsi="Times New Roman" w:cs="Times New Roman"/>
          <w:sz w:val="24"/>
          <w:szCs w:val="24"/>
        </w:rPr>
        <w:t>одредити</w:t>
      </w:r>
      <w:proofErr w:type="spellEnd"/>
      <w:r w:rsidR="00026BE3">
        <w:rPr>
          <w:rFonts w:ascii="Times New Roman" w:hAnsi="Times New Roman" w:cs="Times New Roman"/>
          <w:sz w:val="24"/>
          <w:szCs w:val="24"/>
        </w:rPr>
        <w:t xml:space="preserve"> СО.</w:t>
      </w:r>
    </w:p>
    <w:p w:rsidR="000F0A91" w:rsidRDefault="00B97A78" w:rsidP="00974DC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4DCA">
        <w:rPr>
          <w:rFonts w:ascii="Times New Roman" w:hAnsi="Times New Roman" w:cs="Times New Roman"/>
          <w:sz w:val="24"/>
          <w:szCs w:val="24"/>
        </w:rPr>
        <w:tab/>
      </w:r>
    </w:p>
    <w:p w:rsidR="000F0A91" w:rsidRDefault="00B97A78" w:rsidP="000F0A9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</w:t>
      </w:r>
      <w:r w:rsidR="000F0A9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F0A91" w:rsidRDefault="000F0A91" w:rsidP="000F0A9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примењиваће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“.</w:t>
      </w:r>
      <w:proofErr w:type="gramEnd"/>
    </w:p>
    <w:p w:rsidR="00B56930" w:rsidRDefault="00B56930" w:rsidP="000F0A9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56930" w:rsidRDefault="00B56930" w:rsidP="000F0A9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56930" w:rsidRDefault="00B56930" w:rsidP="000F0A9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>: I-06-1-142/2017                             ПРЕДСЕДНИК СКУПШТИНЕ ОПШТИНЕ</w:t>
      </w:r>
    </w:p>
    <w:p w:rsidR="00B56930" w:rsidRDefault="00B56930" w:rsidP="000F0A9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          06.7.2017.год.                    </w:t>
      </w:r>
      <w:r w:rsidR="00626292">
        <w:rPr>
          <w:rFonts w:ascii="Times New Roman" w:hAnsi="Times New Roman" w:cs="Times New Roman"/>
          <w:sz w:val="24"/>
          <w:szCs w:val="24"/>
          <w:lang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/>
        </w:rPr>
        <w:t xml:space="preserve">   В</w:t>
      </w:r>
      <w:r w:rsidR="00626292">
        <w:rPr>
          <w:rFonts w:ascii="Times New Roman" w:hAnsi="Times New Roman" w:cs="Times New Roman"/>
          <w:sz w:val="24"/>
          <w:szCs w:val="24"/>
          <w:lang/>
        </w:rPr>
        <w:t>ладимир Стојановић,с.р.</w:t>
      </w:r>
      <w:r w:rsidR="00C81EE9">
        <w:rPr>
          <w:rFonts w:ascii="Times New Roman" w:hAnsi="Times New Roman" w:cs="Times New Roman"/>
          <w:sz w:val="24"/>
          <w:szCs w:val="24"/>
          <w:lang/>
        </w:rPr>
        <w:t xml:space="preserve">                   </w:t>
      </w:r>
    </w:p>
    <w:p w:rsidR="00626292" w:rsidRDefault="00626292" w:rsidP="000F0A9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          К у ч е в о</w:t>
      </w:r>
    </w:p>
    <w:p w:rsidR="00626292" w:rsidRDefault="00626292" w:rsidP="000F0A9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626292" w:rsidRDefault="00626292" w:rsidP="00626292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Тачност отправка оверава,</w:t>
      </w:r>
    </w:p>
    <w:p w:rsidR="00626292" w:rsidRDefault="00626292" w:rsidP="00626292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СЕКРЕТАР СКУПШТИНЕ ОПШТИНЕ</w:t>
      </w:r>
    </w:p>
    <w:p w:rsidR="00626292" w:rsidRPr="00B56930" w:rsidRDefault="00626292" w:rsidP="00626292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Драган Милорадовић</w:t>
      </w:r>
    </w:p>
    <w:p w:rsidR="00C85393" w:rsidRDefault="00C85393" w:rsidP="000F0A9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97A78" w:rsidRPr="00B97A78" w:rsidRDefault="00B97A78" w:rsidP="000F0A9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21465" w:rsidRDefault="00021465" w:rsidP="0002146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976255" w:rsidRPr="00976255" w:rsidRDefault="00976255" w:rsidP="0097625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976255" w:rsidRPr="00976255" w:rsidSect="006000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compat>
    <w:useFELayout/>
  </w:compat>
  <w:rsids>
    <w:rsidRoot w:val="00976255"/>
    <w:rsid w:val="00006124"/>
    <w:rsid w:val="00021465"/>
    <w:rsid w:val="00026BE3"/>
    <w:rsid w:val="00051A57"/>
    <w:rsid w:val="000F0A91"/>
    <w:rsid w:val="00246CE2"/>
    <w:rsid w:val="00297BF1"/>
    <w:rsid w:val="00350794"/>
    <w:rsid w:val="003F2CE5"/>
    <w:rsid w:val="005F3693"/>
    <w:rsid w:val="0060008C"/>
    <w:rsid w:val="00626292"/>
    <w:rsid w:val="00737BC9"/>
    <w:rsid w:val="0078047C"/>
    <w:rsid w:val="00787041"/>
    <w:rsid w:val="008D424C"/>
    <w:rsid w:val="00974DCA"/>
    <w:rsid w:val="00976255"/>
    <w:rsid w:val="009D11E2"/>
    <w:rsid w:val="00AB5735"/>
    <w:rsid w:val="00B56930"/>
    <w:rsid w:val="00B97A78"/>
    <w:rsid w:val="00C73690"/>
    <w:rsid w:val="00C81EE9"/>
    <w:rsid w:val="00C85393"/>
    <w:rsid w:val="00E142C9"/>
    <w:rsid w:val="00FA4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507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ra\Desktop\New%20Microsoft%20Office%20Word%20Document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229D1-A035-4523-AEB5-295E88351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 Microsoft Office Word Document (2)</Template>
  <TotalTime>23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2017-07-07T08:40:00Z</cp:lastPrinted>
  <dcterms:created xsi:type="dcterms:W3CDTF">2017-07-07T08:18:00Z</dcterms:created>
  <dcterms:modified xsi:type="dcterms:W3CDTF">2017-07-07T08:41:00Z</dcterms:modified>
</cp:coreProperties>
</file>